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67524C" w:rsidRDefault="008A11C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77" w:history="1">
        <w:r w:rsidR="0067524C" w:rsidRPr="003B0D64">
          <w:rPr>
            <w:rStyle w:val="aa"/>
          </w:rPr>
          <w:t>HH3C-STORM-CONSTRAIN-MIB</w:t>
        </w:r>
        <w:r w:rsidR="0067524C">
          <w:rPr>
            <w:webHidden/>
          </w:rPr>
          <w:tab/>
        </w:r>
        <w:r w:rsidR="0067524C">
          <w:rPr>
            <w:webHidden/>
          </w:rPr>
          <w:fldChar w:fldCharType="begin"/>
        </w:r>
        <w:r w:rsidR="0067524C">
          <w:rPr>
            <w:webHidden/>
          </w:rPr>
          <w:instrText xml:space="preserve"> PAGEREF _Toc94098677 \h </w:instrText>
        </w:r>
        <w:r w:rsidR="0067524C">
          <w:rPr>
            <w:webHidden/>
          </w:rPr>
        </w:r>
        <w:r w:rsidR="0067524C">
          <w:rPr>
            <w:webHidden/>
          </w:rPr>
          <w:fldChar w:fldCharType="separate"/>
        </w:r>
        <w:r w:rsidR="0067524C">
          <w:rPr>
            <w:webHidden/>
          </w:rPr>
          <w:t>2</w:t>
        </w:r>
        <w:r w:rsidR="0067524C">
          <w:rPr>
            <w:webHidden/>
          </w:rPr>
          <w:fldChar w:fldCharType="end"/>
        </w:r>
      </w:hyperlink>
    </w:p>
    <w:p w:rsidR="0067524C" w:rsidRDefault="006752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78" w:history="1">
        <w:r w:rsidRPr="003B0D64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7524C" w:rsidRDefault="006752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79" w:history="1">
        <w:r w:rsidRPr="003B0D64">
          <w:rPr>
            <w:rStyle w:val="aa"/>
            <w:rFonts w:ascii="Helvetica" w:eastAsia="charset0MS Sans Serif" w:hAnsi="Helvetica" w:cs="Helvetica"/>
          </w:rPr>
          <w:t>hh3cStormCtrlTable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8A11C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C2CFB" w:rsidRPr="00DC2CFB" w:rsidRDefault="00DC2CFB" w:rsidP="00DC2CFB">
      <w:pPr>
        <w:pStyle w:val="1"/>
      </w:pPr>
      <w:bookmarkStart w:id="1" w:name="_Toc300222372"/>
      <w:bookmarkStart w:id="2" w:name="_Toc313955005"/>
      <w:bookmarkStart w:id="3" w:name="_Toc397421276"/>
      <w:bookmarkStart w:id="4" w:name="_Toc94098677"/>
      <w:r w:rsidRPr="00DC2CFB">
        <w:lastRenderedPageBreak/>
        <w:t>HH3C-STORM-CONSTRAIN-MIB</w:t>
      </w:r>
      <w:bookmarkEnd w:id="1"/>
      <w:bookmarkEnd w:id="2"/>
      <w:bookmarkEnd w:id="3"/>
      <w:bookmarkEnd w:id="4"/>
    </w:p>
    <w:p w:rsidR="00DC2CFB" w:rsidRPr="0066055D" w:rsidRDefault="00DC2CFB" w:rsidP="00DC2CF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00222373"/>
      <w:bookmarkStart w:id="6" w:name="_Toc313955006"/>
      <w:bookmarkStart w:id="7" w:name="_Toc397421277"/>
      <w:bookmarkStart w:id="8" w:name="_Toc94098678"/>
      <w:r w:rsidRPr="0066055D">
        <w:rPr>
          <w:rFonts w:ascii="Helvetica" w:eastAsia="charset0MS Sans Serif" w:hAnsi="Helvetica" w:cs="Helvetica"/>
        </w:rPr>
        <w:t>scalar objects</w:t>
      </w:r>
      <w:bookmarkEnd w:id="5"/>
      <w:bookmarkEnd w:id="6"/>
      <w:bookmarkEnd w:id="7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C2CFB" w:rsidRPr="00DC1FF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Description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hh3cStormTrapType (1.3.6.1.4.1.25506.2.66.1.1)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hh3cStormTrapThreshold (1.3.6.1.4.1.25506.2.66.1.2)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DC2CFB" w:rsidRPr="0066055D" w:rsidRDefault="00DC2CFB" w:rsidP="00DC2CF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r w:rsidRPr="0066055D">
        <w:rPr>
          <w:rFonts w:ascii="Helvetica" w:eastAsia="charset0MS Sans Serif" w:hAnsi="Helvetica" w:cs="Helvetica"/>
        </w:rPr>
        <w:t xml:space="preserve"> </w:t>
      </w:r>
      <w:bookmarkStart w:id="9" w:name="_Toc300222374"/>
      <w:bookmarkStart w:id="10" w:name="_Toc313955007"/>
      <w:bookmarkStart w:id="11" w:name="_Toc397421278"/>
      <w:bookmarkStart w:id="12" w:name="_Toc94098679"/>
      <w:r w:rsidRPr="0066055D">
        <w:rPr>
          <w:rFonts w:ascii="Helvetica" w:eastAsia="charset0MS Sans Serif" w:hAnsi="Helvetica" w:cs="Helvetica"/>
        </w:rPr>
        <w:t>hh3cStormCtrlTable</w:t>
      </w:r>
      <w:bookmarkEnd w:id="9"/>
      <w:bookmarkEnd w:id="10"/>
      <w:bookmarkEnd w:id="11"/>
      <w:bookmarkEnd w:id="12"/>
    </w:p>
    <w:p w:rsidR="00DC2CFB" w:rsidRPr="009540D9" w:rsidRDefault="00DC2CFB" w:rsidP="00DC2CFB">
      <w:r>
        <w:t>OID of this table is: 1.3.6.1.4.1.25506.2.66.2.1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C2CFB" w:rsidRPr="00DC1FF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Head"/>
            </w:pPr>
            <w:r w:rsidRPr="00DC1FF6">
              <w:t>Description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hh3cStormCtrlPortStatus (1.3.6.1.4.1.25506.2.66.2.1.1.1)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A</w:t>
            </w:r>
            <w:r w:rsidRPr="00DC1FF6">
              <w:rPr>
                <w:rFonts w:hint="eastAsia"/>
              </w:rPr>
              <w:t>s per MIB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hh3cStormCtrlBroadcastUnit (1.3.6.1.4.1.25506.2.66.2.1.1.2)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hh3cStormCtrlBroadcastUnit. hh3cStormCtrlBroadcastUpper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hh3cStormCtrlBroadcastLower</w:t>
            </w:r>
            <w:r w:rsidRPr="00DC1FF6">
              <w:rPr>
                <w:rFonts w:hint="eastAsia"/>
              </w:rPr>
              <w:t xml:space="preserve"> must be set together.</w:t>
            </w:r>
          </w:p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‘bytePerSecond’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‘none’</w:t>
            </w:r>
            <w:r w:rsidRPr="00DC1FF6">
              <w:rPr>
                <w:rFonts w:hint="eastAsia"/>
              </w:rPr>
              <w:t xml:space="preserve"> is not supported by set </w:t>
            </w:r>
            <w:r w:rsidRPr="00DC1FF6">
              <w:t>operation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hh3cStormCtrlBroadcastUpper (1.3.6.1.4.1.25506.2.66.2.1.1.3)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hh3cStormCtrlBroadcastUnit</w:t>
            </w:r>
            <w:r w:rsidRPr="00DC1FF6">
              <w:rPr>
                <w:rFonts w:hint="eastAsia"/>
              </w:rPr>
              <w:t xml:space="preserve">, </w:t>
            </w:r>
            <w:r w:rsidRPr="00DC1FF6">
              <w:t>hh3cStormCtrlBroadcastUpper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hh3cStormCtrlBroadcastLower</w:t>
            </w:r>
            <w:r w:rsidRPr="00DC1FF6">
              <w:rPr>
                <w:rFonts w:hint="eastAsia"/>
              </w:rPr>
              <w:t xml:space="preserve"> must be set together.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hh3cStormCtrlBroadcastLower (1.3.6.1.4.1.25506.2.66.2.1.1.4)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hh3cStormCtrlBroadcastUnit</w:t>
            </w:r>
            <w:r w:rsidRPr="00DC1FF6">
              <w:rPr>
                <w:rFonts w:hint="eastAsia"/>
              </w:rPr>
              <w:t xml:space="preserve">, </w:t>
            </w:r>
            <w:r w:rsidRPr="00DC1FF6">
              <w:t>hh3cStormCtrlBroadcastUpper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hh3cStormCtrlBroadcastLower</w:t>
            </w:r>
            <w:r w:rsidRPr="00DC1FF6">
              <w:rPr>
                <w:rFonts w:hint="eastAsia"/>
              </w:rPr>
              <w:t xml:space="preserve"> must be set together. And the value must be lower the value of </w:t>
            </w:r>
            <w:r w:rsidRPr="00DC1FF6">
              <w:t>hh3cStormCtrlBroadcastUpper</w:t>
            </w:r>
            <w:r w:rsidRPr="00DC1FF6">
              <w:rPr>
                <w:rFonts w:hint="eastAsia"/>
              </w:rPr>
              <w:t xml:space="preserve">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hh3cStormCtrlMulticastUnit (1.3.6.1.4.1.25506.2.66.2.1.1.5)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hh3cStormCtrlMulticastUnit</w:t>
            </w:r>
            <w:r w:rsidRPr="00DC1FF6">
              <w:rPr>
                <w:rFonts w:hint="eastAsia"/>
              </w:rPr>
              <w:t xml:space="preserve">, </w:t>
            </w:r>
            <w:r w:rsidRPr="00DC1FF6">
              <w:t>hh3cStormCtrlMulticastUpper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and hh3cStormCtrlMulticastLower must</w:t>
            </w:r>
            <w:r w:rsidRPr="00DC1FF6">
              <w:rPr>
                <w:rFonts w:hint="eastAsia"/>
              </w:rPr>
              <w:t xml:space="preserve"> be set together.</w:t>
            </w:r>
          </w:p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‘bytePerSecond’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‘none’</w:t>
            </w:r>
            <w:r w:rsidRPr="00DC1FF6">
              <w:rPr>
                <w:rFonts w:hint="eastAsia"/>
              </w:rPr>
              <w:t xml:space="preserve"> is not supported by set </w:t>
            </w:r>
            <w:r w:rsidRPr="00DC1FF6">
              <w:t>operation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hh3cStormCtrlMulticastUpper (1.3.6.1.4.1.25506.2.66.2.1.1.6)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hh3cStormCtrlMulticastUnit hh3cStormCtrlMulticastUpper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hh3cStormCtrlMulticastLower</w:t>
            </w:r>
            <w:r w:rsidRPr="00DC1FF6">
              <w:rPr>
                <w:rFonts w:hint="eastAsia"/>
              </w:rPr>
              <w:t xml:space="preserve"> must be set together.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hh3cStormCtrlMulticastLower (1.3.6.1.4.1.25506.2.66.2.1.1.7)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hh3cStormCtrlMulticastUnit,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hh3cStormCtrlMulticastUpper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hh3cStormCtrlMulticastLowe</w:t>
            </w:r>
            <w:r w:rsidRPr="00DC1FF6">
              <w:rPr>
                <w:rFonts w:hint="eastAsia"/>
              </w:rPr>
              <w:t xml:space="preserve"> must be set together. And the value must be lower the value of </w:t>
            </w:r>
            <w:r w:rsidRPr="00DC1FF6">
              <w:t>hh3cStormCtrlMulticastUpper</w:t>
            </w:r>
            <w:r w:rsidRPr="00DC1FF6">
              <w:rPr>
                <w:rFonts w:hint="eastAsia"/>
              </w:rPr>
              <w:t xml:space="preserve">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hh3cStormCtrlUnicastUnit (1.3.6.1.4.1.25506.2.66.2.1.1.8)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hh3cStormCtrlUnicastUnit,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hh3cStormCtrlUnicastUpper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hh3cStormCtrlUnicastLower</w:t>
            </w:r>
            <w:r w:rsidRPr="00DC1FF6">
              <w:rPr>
                <w:rFonts w:hint="eastAsia"/>
              </w:rPr>
              <w:t xml:space="preserve"> must be set together.</w:t>
            </w:r>
          </w:p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‘bytePerSecond’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‘none’</w:t>
            </w:r>
            <w:r w:rsidRPr="00DC1FF6">
              <w:rPr>
                <w:rFonts w:hint="eastAsia"/>
              </w:rPr>
              <w:t xml:space="preserve"> is not supported by set </w:t>
            </w:r>
            <w:r w:rsidRPr="00DC1FF6">
              <w:t>operation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hh3cStormCtrlUnicastUpper (1.3.6.1.4.1.25506.2.66.2.1.1.9)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hh3cStormCtrlUnicastUnit,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hh3cStormCtrlUnicastUpper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hh3cStormCtrlUnicastLower</w:t>
            </w:r>
            <w:r w:rsidRPr="00DC1FF6">
              <w:rPr>
                <w:rFonts w:hint="eastAsia"/>
              </w:rPr>
              <w:t xml:space="preserve"> must be set together.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hh3cStormCtrlUnicastLower (1.3.6.1.4.1.25506.2.66.2.1.1.10)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The objects </w:t>
            </w:r>
            <w:r w:rsidRPr="00DC1FF6">
              <w:t>hh3cStormCtrlUnicastUnit,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hh3cStormCtrlUnicastUpper</w:t>
            </w:r>
            <w:r w:rsidRPr="00DC1FF6">
              <w:rPr>
                <w:rFonts w:hint="eastAsia"/>
              </w:rPr>
              <w:t xml:space="preserve"> and </w:t>
            </w:r>
            <w:r w:rsidRPr="00DC1FF6">
              <w:t>hh3cStormCtrlUnicastLower</w:t>
            </w:r>
            <w:r w:rsidRPr="00DC1FF6">
              <w:rPr>
                <w:rFonts w:hint="eastAsia"/>
              </w:rPr>
              <w:t xml:space="preserve"> must be set together. And the value must be lower the value of </w:t>
            </w:r>
            <w:r w:rsidRPr="00DC1FF6">
              <w:t>hh3cStormCtrlUnicastUpper</w:t>
            </w:r>
            <w:r w:rsidRPr="00DC1FF6">
              <w:rPr>
                <w:rFonts w:hint="eastAsia"/>
              </w:rPr>
              <w:t xml:space="preserve">. If the value is zero, means the </w:t>
            </w:r>
            <w:r w:rsidRPr="00DC1FF6">
              <w:t>configuration</w:t>
            </w:r>
            <w:r w:rsidRPr="00DC1FF6">
              <w:rPr>
                <w:rFonts w:hint="eastAsia"/>
              </w:rPr>
              <w:t xml:space="preserve"> is </w:t>
            </w:r>
            <w:r w:rsidRPr="00DC1FF6">
              <w:t>useless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 xml:space="preserve">hh3cStormCtrlRowStatus (1.3.6.1.4.1.25506.2.66.2.1.1.11)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Only support active createAndgo</w:t>
            </w:r>
            <w:r w:rsidRPr="00DC1FF6">
              <w:rPr>
                <w:rFonts w:hint="eastAsia"/>
              </w:rPr>
              <w:t xml:space="preserve"> </w:t>
            </w:r>
            <w:r w:rsidRPr="00DC1FF6">
              <w:t>and destroy.</w:t>
            </w:r>
          </w:p>
        </w:tc>
      </w:tr>
      <w:tr w:rsidR="00DC2CFB" w:rsidRPr="00DC1FF6" w:rsidTr="0091260D">
        <w:trPr>
          <w:cantSplit/>
        </w:trPr>
        <w:tc>
          <w:tcPr>
            <w:tcW w:w="3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hh3cStormCtrlPortMode (1.3.6.1.4.1.25506.2.66.2.1.1.12) </w:t>
            </w:r>
          </w:p>
        </w:tc>
        <w:tc>
          <w:tcPr>
            <w:tcW w:w="144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DC2CFB" w:rsidRPr="00DC1FF6" w:rsidRDefault="00DC2CFB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EFC" w:rsidRDefault="00A17EFC">
      <w:r>
        <w:separator/>
      </w:r>
    </w:p>
  </w:endnote>
  <w:endnote w:type="continuationSeparator" w:id="0">
    <w:p w:rsidR="00A17EFC" w:rsidRDefault="00A1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A11CF">
      <w:fldChar w:fldCharType="begin"/>
    </w:r>
    <w:r>
      <w:instrText>PAGE</w:instrText>
    </w:r>
    <w:r w:rsidR="008A11CF">
      <w:fldChar w:fldCharType="separate"/>
    </w:r>
    <w:r w:rsidR="0067524C">
      <w:rPr>
        <w:noProof/>
      </w:rPr>
      <w:t>1</w:t>
    </w:r>
    <w:r w:rsidR="008A11C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67524C">
      <w:fldChar w:fldCharType="begin"/>
    </w:r>
    <w:r w:rsidR="0067524C">
      <w:instrText xml:space="preserve"> NUMPAGES  \* Arabic  \* MERGEFORMAT </w:instrText>
    </w:r>
    <w:r w:rsidR="0067524C">
      <w:fldChar w:fldCharType="separate"/>
    </w:r>
    <w:r w:rsidR="0067524C">
      <w:rPr>
        <w:noProof/>
      </w:rPr>
      <w:t>3</w:t>
    </w:r>
    <w:r w:rsidR="0067524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EFC" w:rsidRDefault="00A17EFC">
      <w:r>
        <w:separator/>
      </w:r>
    </w:p>
  </w:footnote>
  <w:footnote w:type="continuationSeparator" w:id="0">
    <w:p w:rsidR="00A17EFC" w:rsidRDefault="00A17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C2CFB" w:rsidRPr="00DC2CFB">
      <w:t xml:space="preserve"> HH3C-STORM-CONSTRAIN-MIB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524C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11CF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7EFC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2CFB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C2CF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C2CF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C2CF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C2CF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C2CF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C2CF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C2CF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AAB44-0ABB-45E1-9951-2CB242D6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331</Words>
  <Characters>3159</Characters>
  <Application>Microsoft Office Word</Application>
  <DocSecurity>0</DocSecurity>
  <Lines>175</Lines>
  <Paragraphs>89</Paragraphs>
  <ScaleCrop>false</ScaleCrop>
  <Company/>
  <LinksUpToDate>false</LinksUpToDate>
  <CharactersWithSpaces>3401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2022-01-26T06:06:00Z</dcterms:modified>
</cp:coreProperties>
</file>